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Hackney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Hackney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Hackney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Hackney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Hackney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Hackney are estimated to have a score of 1-2 on the PGSI (low-risk gambling), whilst </w:t>
      </w:r>
      <w:r w:rsidRPr="00773DF7">
        <w:rPr>
          <w:rFonts w:ascii="Libre Franklin Light" w:hAnsi="Libre Franklin Light" w:cs="Calibri Light"/>
          <w:b/>
          <w:bCs/>
          <w:color w:val="C45911" w:themeColor="accent2" w:themeShade="BF"/>
        </w:rPr>
        <w:t xml:space="preserve">8.7%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9.1%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60.2% </w:t>
      </w:r>
      <w:r w:rsidRPr="004747BF">
        <w:rPr>
          <w:rFonts w:ascii="Libre Franklin Light" w:eastAsia="Times New Roman" w:hAnsi="Libre Franklin Light" w:cs="Calibri Light"/>
        </w:rPr>
        <w:t xml:space="preserve">of those respondents classified as PGSI 8+ in Hackney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Hackney is estimated to be </w:t>
      </w:r>
      <w:r w:rsidRPr="00773DF7">
        <w:rPr>
          <w:rFonts w:ascii="Libre Franklin Light" w:eastAsia="Times New Roman" w:hAnsi="Libre Franklin Light" w:cs="Calibri Light"/>
          <w:b/>
          <w:bCs/>
          <w:color w:val="C45911" w:themeColor="accent2" w:themeShade="BF"/>
        </w:rPr>
        <w:t xml:space="preserve">£25,427,166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Hackney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28.6%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Hackney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Hackney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Hackney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9.1%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ckn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Hackney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ckn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Hackney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Hackney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ckn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Hackney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44.3%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Hackney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Hackney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80.7%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Hackney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Hackney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Hackney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£25,427,166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Hackney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£414,167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£8,565,202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£613,581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£172,570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£316,378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£15,345,268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£25,427,166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Hackney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Hackney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Hackney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Hackney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46.9%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Hackney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Hackney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72.8%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Hackney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Hackney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Hackney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46.9%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Hackney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Hackney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Hackney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256EFDE-5317-44FD-A078-FE7F1510F80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